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DBBFF">
      <w:pPr>
        <w:jc w:val="center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（封面标题）《我是记者》百闻不如一见！西藏欢迎您</w:t>
      </w:r>
    </w:p>
    <w:p w14:paraId="0C2C969E">
      <w:pPr>
        <w:ind w:left="562" w:hanging="562" w:hangingChars="20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【</w:t>
      </w:r>
      <w:r>
        <w:rPr>
          <w:b/>
          <w:bCs/>
          <w:sz w:val="28"/>
          <w:szCs w:val="28"/>
          <w:highlight w:val="none"/>
          <w:lang w:val="en-US" w:eastAsia="zh-CN"/>
        </w:rPr>
        <w:t>林芝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嘎啦村</w:t>
      </w:r>
      <w:r>
        <w:rPr>
          <w:b/>
          <w:bCs/>
          <w:sz w:val="28"/>
          <w:szCs w:val="28"/>
          <w:highlight w:val="none"/>
          <w:lang w:val="en-US" w:eastAsia="zh-CN"/>
        </w:rPr>
        <w:t>出镜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】</w:t>
      </w:r>
    </w:p>
    <w:p w14:paraId="4D869EDA">
      <w:pPr>
        <w:ind w:firstLine="562" w:firstLineChars="200"/>
        <w:rPr>
          <w:rFonts w:hint="eastAsia"/>
          <w:b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我是记者德吉，今天我来讲这</w:t>
      </w:r>
      <w:r>
        <w:rPr>
          <w:b/>
          <w:bCs/>
          <w:sz w:val="28"/>
          <w:szCs w:val="28"/>
          <w:highlight w:val="none"/>
          <w:lang w:eastAsia="zh-CN"/>
        </w:rPr>
        <w:t>几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天我跟团拍摄境外</w:t>
      </w:r>
      <w:r>
        <w:rPr>
          <w:b/>
          <w:bCs/>
          <w:sz w:val="28"/>
          <w:szCs w:val="28"/>
          <w:highlight w:val="none"/>
          <w:lang w:val="en-US" w:eastAsia="zh-CN"/>
        </w:rPr>
        <w:t>媒体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采访团活动的一些见闻。</w:t>
      </w:r>
      <w:r>
        <w:rPr>
          <w:b/>
          <w:bCs/>
          <w:sz w:val="28"/>
          <w:szCs w:val="28"/>
          <w:highlight w:val="none"/>
          <w:lang w:eastAsia="zh-CN"/>
        </w:rPr>
        <w:t>这两天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呢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，我</w:t>
      </w:r>
      <w:r>
        <w:rPr>
          <w:b/>
          <w:bCs/>
          <w:sz w:val="28"/>
          <w:szCs w:val="28"/>
          <w:highlight w:val="none"/>
          <w:lang w:eastAsia="zh-CN"/>
        </w:rPr>
        <w:t>刚好一路跟着他们从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拉萨来到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了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林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芝。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那么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这是一支由路透社、CNN、凤凰卫视等组成的境外</w:t>
      </w:r>
      <w:r>
        <w:rPr>
          <w:b/>
          <w:bCs/>
          <w:sz w:val="28"/>
          <w:szCs w:val="28"/>
          <w:highlight w:val="none"/>
          <w:lang w:val="en-US" w:eastAsia="zh-CN"/>
        </w:rPr>
        <w:t>媒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体团。短短几天的接触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啊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，我</w:t>
      </w:r>
      <w:r>
        <w:rPr>
          <w:b/>
          <w:bCs/>
          <w:sz w:val="28"/>
          <w:szCs w:val="28"/>
          <w:highlight w:val="none"/>
          <w:lang w:eastAsia="zh-CN"/>
        </w:rPr>
        <w:t>也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对这些曾经素未谋面的新朋友有了更多的认识。</w:t>
      </w:r>
    </w:p>
    <w:p w14:paraId="0D55C0B5">
      <w:pPr>
        <w:ind w:firstLine="562" w:firstLineChars="20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这</w:t>
      </w:r>
      <w:r>
        <w:rPr>
          <w:b/>
          <w:bCs/>
          <w:sz w:val="28"/>
          <w:szCs w:val="28"/>
          <w:highlight w:val="none"/>
          <w:lang w:eastAsia="zh-CN"/>
        </w:rPr>
        <w:t>位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是丽达，来自俄罗斯，她最关注</w:t>
      </w:r>
      <w:r>
        <w:rPr>
          <w:b/>
          <w:bCs/>
          <w:sz w:val="28"/>
          <w:szCs w:val="28"/>
          <w:highlight w:val="none"/>
          <w:lang w:eastAsia="zh-CN"/>
        </w:rPr>
        <w:t>的是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西藏的民生问题，</w:t>
      </w:r>
      <w:r>
        <w:rPr>
          <w:b/>
          <w:bCs/>
          <w:sz w:val="28"/>
          <w:szCs w:val="28"/>
          <w:highlight w:val="none"/>
          <w:lang w:eastAsia="zh-CN"/>
        </w:rPr>
        <w:t>在现场也是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询问了村民的收入来源和孩子的入学率；</w:t>
      </w:r>
    </w:p>
    <w:p w14:paraId="0B2E6840">
      <w:pPr>
        <w:ind w:firstLine="562" w:firstLineChars="20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福田公则是日本共同社的记者，他最喜欢西藏的美丽生态，想</w:t>
      </w:r>
      <w:r>
        <w:rPr>
          <w:b/>
          <w:bCs/>
          <w:sz w:val="28"/>
          <w:szCs w:val="28"/>
          <w:highlight w:val="none"/>
          <w:lang w:eastAsia="zh-CN"/>
        </w:rPr>
        <w:t>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了解本地人是如何保护环境</w:t>
      </w:r>
      <w:r>
        <w:rPr>
          <w:b/>
          <w:bCs/>
          <w:sz w:val="28"/>
          <w:szCs w:val="28"/>
          <w:highlight w:val="none"/>
          <w:lang w:eastAsia="zh-CN"/>
        </w:rPr>
        <w:t>的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；</w:t>
      </w:r>
    </w:p>
    <w:p w14:paraId="07C0D333">
      <w:pPr>
        <w:ind w:firstLine="562" w:firstLineChars="20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这位则是来自伊拉克的马赫迪，他是一名擅长捕捉人文故事的专题记者。</w:t>
      </w:r>
      <w:r>
        <w:rPr>
          <w:b/>
          <w:bCs/>
          <w:sz w:val="28"/>
          <w:szCs w:val="28"/>
          <w:highlight w:val="none"/>
          <w:lang w:eastAsia="zh-CN"/>
        </w:rPr>
        <w:t>这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次参访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啊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，他和来自天南地北的人交谈，碰撞出多元思想的火花。</w:t>
      </w:r>
    </w:p>
    <w:p w14:paraId="6F62EA77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【林芝城市街边出镜】</w:t>
      </w:r>
    </w:p>
    <w:p w14:paraId="6973BB8B">
      <w:pPr>
        <w:ind w:firstLine="562" w:firstLineChars="200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来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到</w:t>
      </w:r>
      <w:r>
        <w:rPr>
          <w:rFonts w:hint="eastAsia"/>
          <w:b/>
          <w:bCs/>
          <w:sz w:val="28"/>
          <w:szCs w:val="28"/>
          <w:highlight w:val="none"/>
        </w:rPr>
        <w:t>西藏，大家都有自己的关注点。比如这里的社会稳定、宗教信仰自由情况，环境保护是否要为经济发展做出让步？西藏如何做到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九</w:t>
      </w:r>
      <w:r>
        <w:rPr>
          <w:rFonts w:hint="eastAsia"/>
          <w:b/>
          <w:bCs/>
          <w:sz w:val="28"/>
          <w:szCs w:val="28"/>
          <w:highlight w:val="none"/>
        </w:rPr>
        <w:t>项主要经济指标增速全国第一？民生又是如何改善的？他们一路走，一路看，一路在记录。</w:t>
      </w:r>
    </w:p>
    <w:p w14:paraId="2D691252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“就在这做，也不用出去打工，一家人在一起，挺好的。”扎西岗村村民丹增说，2024年，他的家庭依托旅游业，年收入已达到30万元，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比十年前翻了十倍。】（一点现场）</w:t>
      </w:r>
    </w:p>
    <w:p w14:paraId="5FF91EC3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“请你们多多报道国家对65周岁以上老人的特殊关怀”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80岁的次吉老人和大家分享自己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老有所养、老有所乐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的生活，希望大家多多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报道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西藏的好政策。】（一点现场）</w:t>
      </w:r>
    </w:p>
    <w:p w14:paraId="3C7D11B0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【大昭寺僧人拉巴自豪地告诉境外记者，藏传佛教中国化促进了宗教和睦、佛事和顺、寺庙和谐，宗教领域呈现出一派和谐景象。】（一点现场）</w:t>
      </w:r>
    </w:p>
    <w:p w14:paraId="21371F56">
      <w:pPr>
        <w:ind w:left="562" w:hanging="562" w:hangingChars="200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【以村庄为背景出镜】</w:t>
      </w:r>
    </w:p>
    <w:p w14:paraId="73E165CF">
      <w:pPr>
        <w:ind w:firstLine="562" w:firstLineChars="200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每一个真实的声音，每一幅动人的画面，让心与心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之间</w:t>
      </w:r>
      <w:r>
        <w:rPr>
          <w:rFonts w:hint="eastAsia"/>
          <w:b/>
          <w:bCs/>
          <w:sz w:val="28"/>
          <w:szCs w:val="28"/>
          <w:highlight w:val="none"/>
        </w:rPr>
        <w:t>变得更加紧密。西藏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人民</w:t>
      </w:r>
      <w:r>
        <w:rPr>
          <w:rFonts w:hint="eastAsia"/>
          <w:b/>
          <w:bCs/>
          <w:sz w:val="28"/>
          <w:szCs w:val="28"/>
          <w:highlight w:val="none"/>
        </w:rPr>
        <w:t>幸福的笑脸感染着来自远方的记者，他们无不惊叹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于</w:t>
      </w:r>
      <w:r>
        <w:rPr>
          <w:rFonts w:hint="eastAsia"/>
          <w:b/>
          <w:bCs/>
          <w:sz w:val="28"/>
          <w:szCs w:val="28"/>
          <w:highlight w:val="none"/>
        </w:rPr>
        <w:t>这里的发展之美、风光之美、文化之美。西藏的美，惊艳世人。在此，我也怀着十足的底气，邀请您踏上这片土地，来看看真实的西藏是怎样的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动人、美丽</w:t>
      </w:r>
      <w:r>
        <w:rPr>
          <w:rFonts w:hint="eastAsia"/>
          <w:b/>
          <w:bCs/>
          <w:sz w:val="28"/>
          <w:szCs w:val="28"/>
          <w:highlight w:val="none"/>
        </w:rPr>
        <w:t>……</w:t>
      </w:r>
    </w:p>
    <w:p w14:paraId="73D252B3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</w:p>
    <w:p w14:paraId="3A7F801B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</w:compat>
  <w:rsids>
    <w:rsidRoot w:val="00000000"/>
    <w:rsid w:val="18F00833"/>
    <w:rsid w:val="48112DD3"/>
    <w:rsid w:val="724263B5"/>
    <w:rsid w:val="78C32B12"/>
    <w:rsid w:val="7F3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6"/>
    <w:link w:val="2"/>
    <w:qFormat/>
    <w:uiPriority w:val="0"/>
    <w:rPr>
      <w:rFonts w:ascii="Calibri" w:hAnsi="Calibri" w:eastAsia="宋体" w:cs="宋体"/>
      <w:b/>
      <w:bCs/>
      <w:kern w:val="44"/>
      <w:sz w:val="44"/>
      <w:szCs w:val="44"/>
      <w:lang w:val="en-US" w:eastAsia="zh-CN" w:bidi="ar-SA"/>
    </w:rPr>
  </w:style>
  <w:style w:type="character" w:customStyle="1" w:styleId="8">
    <w:name w:val="heading 2 Char"/>
    <w:basedOn w:val="6"/>
    <w:link w:val="3"/>
    <w:qFormat/>
    <w:uiPriority w:val="0"/>
    <w:rPr>
      <w:rFonts w:ascii="方正兰亭黑_GBK" w:hAnsi="Calibri" w:eastAsia="黑体" w:cs="宋体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heading 3 Char"/>
    <w:basedOn w:val="6"/>
    <w:link w:val="4"/>
    <w:qFormat/>
    <w:uiPriority w:val="0"/>
    <w:rPr>
      <w:rFonts w:ascii="Calibri" w:hAnsi="Calibri" w:eastAsia="宋体" w:cs="宋体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749</Words>
  <Characters>757</Characters>
  <Lines>0</Lines>
  <Paragraphs>13</Paragraphs>
  <TotalTime>16</TotalTime>
  <ScaleCrop>false</ScaleCrop>
  <LinksUpToDate>false</LinksUpToDate>
  <CharactersWithSpaces>757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2025-03-30T17:41:00Z</dcterms:created>
  <dc:creator>海边的卡夫卡</dc:creator>
  <cp:lastModifiedBy>Administrator</cp:lastModifiedBy>
  <cp:lastPrinted>2026-04-20T01:56:43Z</cp:lastPrinted>
  <dcterms:modified xsi:type="dcterms:W3CDTF">2026-04-20T01:56:47Z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68b18363d04c447e99af01866c101984_23</vt:lpwstr>
  </property>
  <property fmtid="{D5CDD505-2E9C-101B-9397-08002B2CF9AE}" pid="4" name="KSOTemplateDocerSaveRecord">
    <vt:lpwstr>eyJoZGlkIjoiN2NiNmVhODg2ZDllZjdiZTMyNmVlOGYyN2QyYmM0ZDgiLCJ1c2VySWQiOiI0NTQyOTg0MTcifQ==</vt:lpwstr>
  </property>
</Properties>
</file>